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542"/>
        <w:gridCol w:w="1030"/>
        <w:gridCol w:w="1573"/>
        <w:gridCol w:w="799"/>
        <w:gridCol w:w="850"/>
      </w:tblGrid>
      <w:tr w:rsidR="00370B4E" w:rsidTr="00126482">
        <w:trPr>
          <w:gridAfter w:val="1"/>
          <w:wAfter w:w="850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126482">
            <w:pPr>
              <w:ind w:right="-392"/>
            </w:pPr>
            <w:r>
              <w:t>Приложение 3</w:t>
            </w:r>
          </w:p>
        </w:tc>
      </w:tr>
      <w:tr w:rsidR="00370B4E" w:rsidTr="00126482">
        <w:trPr>
          <w:gridAfter w:val="1"/>
          <w:wAfter w:w="850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126482">
            <w:pPr>
              <w:ind w:right="-392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70B4E" w:rsidTr="00126482">
        <w:trPr>
          <w:gridAfter w:val="1"/>
          <w:wAfter w:w="850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126482">
            <w:pPr>
              <w:ind w:right="-392"/>
            </w:pPr>
            <w:r>
              <w:t xml:space="preserve">от </w:t>
            </w:r>
            <w:r w:rsidR="00126482">
              <w:t>30 июня 2023 года</w:t>
            </w:r>
            <w:r>
              <w:t xml:space="preserve"> №</w:t>
            </w:r>
            <w:r w:rsidR="00126482">
              <w:t xml:space="preserve"> 36-378</w:t>
            </w:r>
            <w:r>
              <w:t xml:space="preserve"> </w:t>
            </w:r>
          </w:p>
        </w:tc>
      </w:tr>
      <w:tr w:rsidR="00370B4E" w:rsidTr="00126482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r>
              <w:t xml:space="preserve"> 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</w:tr>
      <w:tr w:rsidR="00370B4E" w:rsidTr="00126482">
        <w:trPr>
          <w:cantSplit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5E22" w:rsidRDefault="00370B4E" w:rsidP="004C65CF">
            <w:pPr>
              <w:jc w:val="center"/>
            </w:pPr>
            <w: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t>непрограммным</w:t>
            </w:r>
            <w:proofErr w:type="spellEnd"/>
            <w:r>
              <w:t xml:space="preserve"> направлениям деятельности), группам видов расходов классификации расходов бюджета муниципального образования «Город Саратов» </w:t>
            </w:r>
          </w:p>
          <w:p w:rsidR="00370B4E" w:rsidRDefault="00370B4E" w:rsidP="004C65CF">
            <w:pPr>
              <w:jc w:val="center"/>
            </w:pPr>
            <w:r>
              <w:t>на 2023 год и на плановый период 2024 и 2025 годов</w:t>
            </w:r>
          </w:p>
        </w:tc>
      </w:tr>
      <w:tr w:rsidR="00370B4E" w:rsidTr="00126482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</w:p>
        </w:tc>
      </w:tr>
      <w:tr w:rsidR="00370B4E" w:rsidTr="00126482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r>
              <w:t xml:space="preserve">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тыс. руб.</w:t>
            </w:r>
          </w:p>
        </w:tc>
      </w:tr>
      <w:tr w:rsidR="00370B4E" w:rsidTr="00126482">
        <w:trPr>
          <w:cantSplit/>
          <w:trHeight w:val="276"/>
        </w:trPr>
        <w:tc>
          <w:tcPr>
            <w:tcW w:w="6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Наименование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B4E" w:rsidRDefault="00370B4E" w:rsidP="004C65CF">
            <w:pPr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ЦСР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ВР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2023 год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2024 год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2025 год</w:t>
            </w:r>
          </w:p>
        </w:tc>
      </w:tr>
      <w:tr w:rsidR="00370B4E" w:rsidTr="00126482">
        <w:trPr>
          <w:cantSplit/>
          <w:trHeight w:val="276"/>
        </w:trPr>
        <w:tc>
          <w:tcPr>
            <w:tcW w:w="62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4C65CF"/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4C65CF"/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4C65CF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4C65CF"/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4C65CF"/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B4E" w:rsidRDefault="00370B4E" w:rsidP="004C65CF"/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/>
        </w:tc>
        <w:tc>
          <w:tcPr>
            <w:tcW w:w="1649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/>
        </w:tc>
      </w:tr>
    </w:tbl>
    <w:p w:rsidR="00370B4E" w:rsidRPr="00370B4E" w:rsidRDefault="00370B4E">
      <w:pPr>
        <w:rPr>
          <w:sz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1572"/>
        <w:gridCol w:w="1573"/>
        <w:gridCol w:w="1649"/>
      </w:tblGrid>
      <w:tr w:rsidR="00370B4E" w:rsidTr="00126482">
        <w:trPr>
          <w:cantSplit/>
          <w:tblHeader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1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2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4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5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6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7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>
            <w:pPr>
              <w:jc w:val="center"/>
            </w:pPr>
            <w:r>
              <w:t>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>
            <w: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2 717 007,3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2 789 277,0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2 821 770,0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8 512,3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154 796,4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154 988,8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154 988,8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154 796,4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154 988,8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154 988,8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154 796,4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154 988,8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154 988,8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18 857,0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18 857,0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18 857,0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18 857,0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135 939,4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136 131,8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136 131,8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114 089,8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114 164,8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114 164,8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21 704,6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21 897,0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21 897,0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1 040 457,1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1 037 729,5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1 037 729,5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1 040 457,1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1 037 729,5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1 037 729,5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344 501,9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341 417,3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341 417,3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319 170,3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316 085,7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316 085,7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294 173,7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294 173,7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294 173,7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21 042,6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18 458,0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18 458,0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3 954,0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3 454,0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3 454,0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7 417,9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7 417,9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2 878,6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2 878,6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2 878,6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2 878,6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2 819,1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2 819,1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2 396,0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2 396,0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423,1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423,1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12 216,0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12 216,0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10 463,6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1 752,4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1 752,4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695 955,2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696 312,2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696 312,2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642 574,5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642 765,4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642 622,9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612 015,2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612 446,4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612 303,9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29 641,0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30 209,0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30 209,0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631,3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1 870,4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1 933,0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1 727,8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1 764,4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1 790,4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142,6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142,6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3 138,1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3 254,6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3 057,6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3 153,0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37 117,9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37 117,9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29 181,6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29 191,6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29 191,6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7 936,3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7 926,3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7 926,3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10 468,5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10 468,5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7 302,8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7 302,8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7 302,8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3 165,7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3 165,7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Судебная система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218 281,3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211 891,3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211 891,3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27 005,6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20 655,6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20 655,6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27 005,6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20 655,6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20 655,6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«Поддержание технической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17 364,2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11 365,0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11 365,0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17 364,2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11 365,0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11 365,0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17 364,2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11 365,0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11 365,0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1 331,6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1 331,6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1 331,6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1 331,6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1 331,6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1 331,6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191 275,7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191 235,7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191 235,7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58 794,2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58 554,2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58 554,2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10 780,8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10 780,8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10 780,8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10 780,8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10 780,8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10 780,8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48 013,4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47 773,4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47 773,4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45 665,2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45 665,2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45 665,2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2 348,2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2 108,2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2 108,2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132 481,5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132 681,5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132 681,5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126 664,3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126 864,3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126 864,3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122 727,7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122 732,7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122 732,7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3 781,6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3 981,6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3 981,6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5 638,2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5 638,2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5 638,2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5 438,2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5 438,2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проведения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Резервные фонды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6 773,4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6 773,4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6 773,4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6 773,4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6 773,4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Другие общегосударственные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1 285 161,5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1 226 134,4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1 258 623,5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335 760,2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327 104,1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327 104,1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335 760,2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327 104,1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327 104,1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335 760,2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327 104,1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327 104,1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335 415,5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327 104,1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327 104,1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216 217,0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216 217,0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216 217,0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116 196,5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107 885,1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107 885,1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122 567,0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20 957,3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20 957,3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14 957,3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14 957,3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14 957,3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14 957,3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14 957,3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14 957,3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20Д0000000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20Ч0000000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101 609,7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7 162,2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7 162,2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14 447,5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14 447,5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270 599,1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293 235,9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293 235,9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270 599,1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293 235,9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293 235,9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270 599,1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293 235,9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293 235,9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248 566,1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273 205,3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273 205,3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21 585,0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19 980,1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19 980,1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550 416,3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564 132,9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616 231,6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30 169,0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26 956,6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27 005,3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30 169,0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26 956,6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27 005,3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23 413,8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23 413,8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23 413,8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3 542,8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3 591,5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520 247,3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537 176,3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589 226,3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24 471,1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25 307,8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26 333,2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24 471,1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25 307,8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26 333,2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51 732,7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52 107,1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52 124,7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36 879,7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37 470,4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37 470,4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12 324,8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13 629,2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13 647,2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1 937,5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1 007,1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18 116,3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18 116,3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32 220,9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27 220,9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1 868,4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1 568,4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1 568,4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1 868,4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1 568,4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1 568,4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Средства, зарезервированные на реализацию инициативных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150 151,0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150 151,0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240 278,7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448 543,0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240 278,7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448 543,0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НАЦИОНАЛЬНАЯ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Мобилизационная подготовка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115 805,1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109 486,6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109 486,6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Гражданская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24 045,6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23 410,6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23 410,6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23 261,6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23 311,6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23 311,6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23 261,6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23 311,6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23 311,6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23 261,6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23 311,6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23 311,6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20 672,1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20 672,1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20 672,1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2 589,5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2 639,5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2 639,5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91 759,5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86 076,0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86 076,0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90 827,3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85 960,7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85 960,7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90 827,3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85 960,7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85 960,7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90 727,3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85 860,7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85 860,7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71 211,4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74 246,5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74 246,5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19 219,3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11 317,8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11 317,8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296,4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lastRenderedPageBreak/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НАЦИОНАЛЬНАЯ ЭКОНОМИКА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6 789 843,8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6 853 929,2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6 218 906,7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Общеэкономические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Сельское хозяйство и рыболовство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25 188,7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25 188,7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25 188,7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25 188,7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3 063,7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22 125,0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Водное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8 772,3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8 706,7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7 400,0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Лесное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8 085,0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8 085,0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3 997,9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4 020,0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Транспорт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3 424 530,4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3 811 049,5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3 513 405,6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3 356 482,0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3 763 186,1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3 465 542,2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3 356 482,0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3 763 186,1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3 465 542,2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841,1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841,1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841,1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841,1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841,1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841,1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231 467,4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188 806,3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179 924,1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Обновление наземного общественного пассажирского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175 411,4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188 806,3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179 924,1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175 411,4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188 806,3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179 924,1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93 032,0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745 103,3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1 192 433,0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1 450 549,3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1 120 433,0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1 378 549,3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1 120 433,0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1 378 549,3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042R700000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2 268 878,2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2 261 105,7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1 714 227,7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(реализация инфраструктурных проектов, направленных на комплексное развитие городского наземного электрического транспорта)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042R754011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1 226 878,2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2 261 105,7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1 714 227,7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042R754011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1 226 878,2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2 261 105,7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1 714 227,7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Государственная поддержка в целях обеспечения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042R754012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042R754012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47 863,4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47 863,4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47 863,4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47 863,4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47 863,4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47 863,4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45 721,4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45 721,4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45 721,4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2 142,0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Дорожное хозяйство (дорожные фонды)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3 287 927,7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2 985 553,5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2 548 279,4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3 130 855,2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2 833 058,9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2 394 408,4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3 130 855,2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2 833 058,9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2 394 408,4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1 610 225,0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1 603 101,3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1 588 168,2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1 304 581,0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1 500 867,7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1 500 867,7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1 304 581,0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1 500 867,7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1 500 867,7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305 178,3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102 233,6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87 300,5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270 238,9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73 894,2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73 394,2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28 339,4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13 906,3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64 453,4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56 765,2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57 265,2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4 648,6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4 648,6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42 166,9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42 166,9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42 166,9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42 166,9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17 637,9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14 598,3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15 098,3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17 637,9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14 598,3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15 098,3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74 785,0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45 087,0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74 785,0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45 087,0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74 785,0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45 087,0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«Ремонт тротуаров»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101 553,3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101 553,3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101 553,3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транспортной безопасности»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2 675,0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2 675,0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2 675,0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2 675,0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2 675,0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2 675,0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0411700000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985,7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985,7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985,7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041F100000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276 393,3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276 393,3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276 393,3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041R100000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908 784,5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1 125 430,4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746 300,0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379 130,4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379 130,4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746 000,0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746 000,0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251 398,4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494 601,6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461 000,0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121 014,7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103 513,8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44 297,0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43 586,7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43 586,7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59 216,8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59 216,8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59 216,8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115 404,6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17 500,9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17 500,9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17 500,9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17 500,9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36 052,8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37 090,0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38 466,4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36 052,8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37 090,0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38 466,4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35 171,0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37 090,0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38 466,4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31 955,5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32 220,5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32 220,5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2 947,6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4 866,6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6 243,0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Другие вопросы в области национальной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31 359,1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15 650,2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115 545,7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2 450,2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450,2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t>интернет-ресурса</w:t>
            </w:r>
            <w:proofErr w:type="spellEnd"/>
            <w: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t>Гагаринского</w:t>
            </w:r>
            <w:proofErr w:type="spellEnd"/>
            <w: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23 724,9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103 095,5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20A0000000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22 524,9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102 895,5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комплексных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99 895,5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99 895,5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20И0000000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ЖИЛИЩНО-КОММУНАЛЬНОЕ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5 488 348,9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1 162 274,1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1 067 400,9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Жилищное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4 034 295,1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248 784,6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144 253,4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154 393,3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201 284,6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96 753,4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113 230,2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171 284,6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66 753,4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78 215,7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72 459,8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66 753,4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35 128,9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34 537,1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33 720,3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35 128,9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34 537,1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33 720,3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34 698,1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32 407,7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27 533,1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34 698,1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32 407,7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27 533,1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5 755,0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5 125,0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5 755,0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5 125,0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35 014,5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98 824,8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35 014,5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98 824,8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35 014,5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98 824,8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 «Снос аварийного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3 752 220,4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20Г0000000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20ГF300000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464 520,7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407 695,1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56 825,6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9 836,8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3 261 450,1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3 261 450,1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2 361 975,3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2 227 124,9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134 850,4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895 274,8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762 761,9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132 512,9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20ПF36748S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20ПF36748S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119 577,4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21 168,8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21 168,8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21 168,8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98 408,6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95 908,6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95 616,6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343 207,8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161 514,0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162 674,8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292 236,6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150 967,0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152 127,8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226 339,5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150 967,0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152 127,8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0720206000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0720206000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t>электро</w:t>
            </w:r>
            <w:proofErr w:type="spellEnd"/>
            <w:r>
              <w:t xml:space="preserve">-, тепло-, </w:t>
            </w:r>
            <w:proofErr w:type="spellStart"/>
            <w:r>
              <w:t>газо</w:t>
            </w:r>
            <w:proofErr w:type="spellEnd"/>
            <w: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210 216,5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150 967,0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152 127,8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37 874,3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33 924,8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35 085,6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37 874,3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33 924,8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35 085,6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97 011,6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97 790,2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97 790,2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15 157,1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15 162,0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15 162,0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81 609,6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82 388,2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82 388,2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38 274,8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38 274,8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3 914,4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4 016,8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4 016,8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3 914,4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4 016,8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4 016,8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33 141,4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15 235,2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15 235,2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33 141,4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15 235,2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15 235,2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Выявление и оформление бесхозяйных объектов </w:t>
            </w:r>
            <w:r>
              <w:br/>
            </w:r>
            <w:proofErr w:type="spellStart"/>
            <w:r>
              <w:t>электро</w:t>
            </w:r>
            <w:proofErr w:type="spellEnd"/>
            <w:r>
              <w:t xml:space="preserve">-, </w:t>
            </w:r>
            <w:proofErr w:type="spellStart"/>
            <w:r>
              <w:t>газо</w:t>
            </w:r>
            <w:proofErr w:type="spellEnd"/>
            <w:r>
              <w:t xml:space="preserve">-, водоснабжения и водоотведения коммунальной </w:t>
            </w:r>
            <w:r>
              <w:br/>
              <w:t>(инженерной) инфраструктуры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«Развитие инициативного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072F500000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12 679,0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65 897,1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 xml:space="preserve">Основное мероприятие «Обеспечение объектами </w:t>
            </w:r>
            <w:proofErr w:type="spellStart"/>
            <w:r>
              <w:t>электро</w:t>
            </w:r>
            <w:proofErr w:type="spellEnd"/>
            <w:r>
              <w:t xml:space="preserve">-, </w:t>
            </w:r>
            <w:proofErr w:type="spellStart"/>
            <w:r>
              <w:t>газо</w:t>
            </w:r>
            <w:proofErr w:type="spellEnd"/>
            <w: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65 897,1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4 972,8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4 972,8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5 737,5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5 737,5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Муниципальная программа «Повышение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11 121,8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систем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11 121,8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11 121,8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7 030,3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7 030,3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311,0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311,0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311,0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311,0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39 502,4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39 502,4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22 428,0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22 428,0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Оформление бесхозяйных объектов коммунальной инфраструктуры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16 374,4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4 711,9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11 662,5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Благоустройство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902 253,3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558 885,0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567 382,2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442 586,0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390 621,0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399 118,2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323 005,5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275 621,0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284 118,2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293 479,6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247 844,0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248 361,0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157 482,7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146 956,6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147 473,6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157 482,7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146 956,6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147 473,6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106 664,7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100 887,4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100 887,4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90 784,1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87 766,0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87 766,0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15 880,6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13 121,4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13 121,4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5 275,8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5 275,8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23 765,6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22 811,2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22 811,2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17 837,6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17 183,1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17 183,1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17 837,6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17 183,1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17 183,1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5 628,1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5 628,1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5 628,1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5 628,1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4 965,8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12 946,0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4 965,8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12 946,0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4 965,8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12 946,0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«Развитие инициативного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«Содержание, ремонт и развитие инженерных сетей»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119 580,5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«Наружное освещение улиц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119 580,5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t>энергоэффективных</w:t>
            </w:r>
            <w:proofErr w:type="spellEnd"/>
            <w:r>
              <w:t xml:space="preserve"> мероприятий в рамках реализации </w:t>
            </w:r>
            <w:proofErr w:type="spellStart"/>
            <w:r>
              <w:t>энергосервисных</w:t>
            </w:r>
            <w:proofErr w:type="spellEnd"/>
            <w:r>
              <w:t xml:space="preserve">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258 026,6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256 363,0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255 828,2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программ формирования современной городской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77 228,7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70 635,6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6 593,1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10 234,0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Муниципальная программа «Повышение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системы наружного освещения»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«Обеспечение возмещения затрат на проведение </w:t>
            </w:r>
            <w:proofErr w:type="spellStart"/>
            <w:r>
              <w:t>энергоэффективных</w:t>
            </w:r>
            <w:proofErr w:type="spellEnd"/>
            <w: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t>энергосервисных</w:t>
            </w:r>
            <w:proofErr w:type="spellEnd"/>
            <w:r>
              <w:t xml:space="preserve"> договоров (контрактов)»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t>энергоэффективных</w:t>
            </w:r>
            <w:proofErr w:type="spellEnd"/>
            <w:r>
              <w:t xml:space="preserve"> мероприятий в рамках реализации </w:t>
            </w:r>
            <w:proofErr w:type="spellStart"/>
            <w:r>
              <w:t>энергосервисных</w:t>
            </w:r>
            <w:proofErr w:type="spellEnd"/>
            <w:r>
              <w:t xml:space="preserve">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66 037,3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66 037,3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12 337,3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12 337,3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4 281,1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3 030,0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3 030,0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3 030,0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3 030,0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Снос самовольных построек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Другие вопросы в области жилищно-коммунального хозяйства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208 592,6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193 090,5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193 090,5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54 190,9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54 370,8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54 370,8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54 190,9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54 370,8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54 370,8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54 190,9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54 370,8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54 370,8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51 090,2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51 270,8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51 270,8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42 203,0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42 203,0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42 203,0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8 801,4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8 982,0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8 982,0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40 006,9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28 221,7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28 221,7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6 871,8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6 871,8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6 871,8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6 871,8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1 871,8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1 871,8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1 871,8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1 871,8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21 498,1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21 349,9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21 349,9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t>электро</w:t>
            </w:r>
            <w:proofErr w:type="spellEnd"/>
            <w:r>
              <w:t xml:space="preserve">-, тепло-, </w:t>
            </w:r>
            <w:proofErr w:type="spellStart"/>
            <w:r>
              <w:t>газо</w:t>
            </w:r>
            <w:proofErr w:type="spellEnd"/>
            <w: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21 498,1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21 349,9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21 349,9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21 498,1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21 349,9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21 349,9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20 666,5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20 666,5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683,4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683,4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11 637,0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11 637,0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11 637,0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1 095,4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10 541,6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106,5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100 391,5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100 391,5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100 391,5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100 391,5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91 551,1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91 569,2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91 569,2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87 739,2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87 740,2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87 740,2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3 818,6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3 818,6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5 533,4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5 533,4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5 533,4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5 533,4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3 288,9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3 288,9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3 288,9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2 824,8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3 754,9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3 754,9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1 843,9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1 843,9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1 911,0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ОХРАНА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17 833,2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14 940,6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Сбор, удаление отходов и очистка сточных вод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Другие вопросы в области охраны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14 940,6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14 940,6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14 940,6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14 940,6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14 940,6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14 940,6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15 043 966,0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13 118 329,5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11 968 510,1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Дошкольное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4 259 431,7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3 792 555,9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3 788 344,2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4 255 834,8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3 791 515,1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3 787 303,4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4 255 834,8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3 791 515,1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3 787 303,4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4 145 387,8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3 773 749,9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3 769 538,2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1 555 634,2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1 466 006,4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1 461 794,7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1 555 634,2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1 466 006,4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1 461 794,7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2 564 097,1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2 307 743,5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2 307 743,5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2 564 097,1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2 307 743,5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2 307 743,5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25 656,5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25 656,5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17 765,2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17 765,2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17 765,2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17 765,2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17 765,2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17 765,2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88 200,6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37 982,4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37 982,4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101P200000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 xml:space="preserve">Муниципальная программа «Повышение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Общее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8 943 654,2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7 792 884,6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6 647 276,7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1 818,7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8 930 078,7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7 789 369,9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6 643 762,0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7 851 059,8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6 666 319,8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6 643 412,0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6 128 859,4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5 941 813,5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5 941 195,2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836 880,9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856 338,6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855 720,3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836 880,9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856 338,6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855 720,3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1 093,0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4 949 724,6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4 802 177,5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4 802 177,5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37 588,6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34 033,6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34 033,6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891,1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891,1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4 911 244,9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4 767 252,8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4 767 252,8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59 652,1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59 433,3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281 508,8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282 806,8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282 806,8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3 973,0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3 973,0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3 973,0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277 535,8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278 833,8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278 833,8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662 290,7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592 517,9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586 833,3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5 349,9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5 349,9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2 800,8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2 800,8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15 831,0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30 687,3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30 687,3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15 769,8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30 626,1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30 626,1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112 634,6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113 023,0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113 023,0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112 532,6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112 921,0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112 921,0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448 807,6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443 123,0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448 807,6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443 123,0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1 447,2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1 447,2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1 447,2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1 447,2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1 447,2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1 447,2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915 177,4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51 371,0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51 371,0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140 403,5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139 353,5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Реконструкция, капитальный ремонт объектов недвижимости, </w:t>
            </w:r>
            <w:proofErr w:type="spellStart"/>
            <w:r>
              <w:t>перепрофилируемых</w:t>
            </w:r>
            <w:proofErr w:type="spellEnd"/>
            <w: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280 600,0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3 288,0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236 155,4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208 060,6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28 094,8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2 408,8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2 408,8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«Развитие инициативного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</w:t>
            </w:r>
            <w:proofErr w:type="spellStart"/>
            <w:r>
              <w:t>н</w:t>
            </w:r>
            <w:proofErr w:type="spellEnd"/>
            <w:r>
              <w:t>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</w:t>
            </w:r>
            <w:proofErr w:type="spellStart"/>
            <w:r>
              <w:t>н</w:t>
            </w:r>
            <w:proofErr w:type="spellEnd"/>
            <w:r>
              <w:t>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66 203,4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52 342,2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40 292,2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23 592,9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23 592,9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3 367,8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3 102,9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3 102,9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3 367,8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3 102,9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3 102,9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 xml:space="preserve">Обеспечение условий для функционирования центров образования </w:t>
            </w:r>
            <w:proofErr w:type="spellStart"/>
            <w:r>
              <w:t>естественно-научной</w:t>
            </w:r>
            <w:proofErr w:type="spellEnd"/>
            <w: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4 400,3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5 600,0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4 400,3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5 600,0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Обеспечение условий для функционирования центров образования </w:t>
            </w:r>
            <w:proofErr w:type="spellStart"/>
            <w:r>
              <w:t>естественно-научной</w:t>
            </w:r>
            <w:proofErr w:type="spellEnd"/>
            <w: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12 901,8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31 029,3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12 901,8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20 686,1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31 029,3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35 301,3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35 301,3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5 869,0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3 132,0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2 737,0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2 737,0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3 132,0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3 078,0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3 105,0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103EВ00000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70 512,1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70 512,1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70 512,1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70 512,1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280,1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70 848,9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70 232,0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70 232,0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1 078 668,9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1 122 700,1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1 078 668,9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1 122 700,1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440 905,3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544 060,2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440 905,3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544 060,2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Создание новых мест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556 404,8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556 404,8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104E1U5200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104E1U5200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104E1М5200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104E1М5200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75 588,1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22 235,1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75 588,1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22 235,1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Муниципальная программа «Повышение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Дополнительное образование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1 165 440,3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951 315,8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951 313,2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670 592,2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474 656,4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474 656,4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670 592,2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474 656,4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474 656,4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617 820,8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472 741,4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472 741,4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442 415,7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472 741,4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472 741,4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442 415,7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472 741,4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472 741,4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154 117,9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11 600,2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11 600,2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3 599,8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3 399,8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3 399,8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1 915,0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1 915,0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1 915,0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1 915,0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46 797,6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494 124,1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476 335,4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476 332,8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494 022,9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476 335,4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476 332,8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492 628,2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376 335,4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376 332,8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361 647,1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363 577,9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363 575,3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361 647,1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363 577,9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363 575,3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13 186,5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12 757,5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12 757,5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10 542,1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10 137,1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10 137,1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2 613,2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2 613,2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84 919,7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2 860,7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82 059,0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26 483,0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25 472,2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6 391,9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6 176,5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100 000,0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7 951,8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4 788,3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4 788,3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4 598,2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4 055,5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4 055,5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4 598,2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4 055,5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4 055,5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4 598,2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4 055,5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4 055,5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3 803,6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3 803,6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3 803,6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198,9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1 275,1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1 275,1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1 275,1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Молодежная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15 652,5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15 652,5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15 652,5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10 991,5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14 652,5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10 991,5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14 652,5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9 691,5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10 287,4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10 287,4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4 296,3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4 296,3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68,8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Другие вопросы в области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655 496,5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561 132,4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561 135,2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262 726,5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175 866,8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175 866,6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196 048,8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115 553,2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115 553,0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124 273,3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115 553,2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115 553,0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124 273,3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115 553,2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115 553,0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124 273,3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115 553,2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115 553,0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71 775,5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21 775,5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21 775,5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35 473,2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29 076,1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29 076,1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35 473,2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29 076,1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29 076,1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35 473,2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29 076,1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29 076,1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35 473,2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29 076,1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29 076,1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31 237,5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31 237,5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31 237,5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31 237,5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31 237,5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31 237,5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26 505,9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26 723,2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26 723,2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4 465,8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4 498,8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4 498,8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25 281,0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24 466,3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24 466,3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24 466,3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24 466,3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34 487,9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34 487,9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34 487,9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34 487,9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34 487,9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34 487,9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32 107,9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32 107,9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32 107,9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2 379,0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2 379,0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331 350,5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329 559,9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329 562,9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330 815,0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329 559,9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329 562,9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323 590,4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322 335,3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322 338,3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292 240,5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292 240,5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292 240,5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31 283,3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30 041,9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30 041,9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7 224,6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7 224,6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7 224,6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6 983,1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6 983,1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6 983,1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КУЛЬТУРА, КИНЕМАТОГРАФИЯ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851 927,1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518 640,8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514 945,6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789 785,9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456 948,5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453 253,2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770 379,8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444 360,5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440 771,8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«Система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757 879,7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431 357,7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427 769,0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21 156,2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14 143,0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14 143,0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13 844,7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14 143,0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14 143,0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13 844,7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14 143,0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14 143,0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6 799,7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6 799,7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213 110,5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123 954,9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123 954,9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134 585,6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123 954,9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123 954,9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134 585,6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123 954,9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123 954,9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73 028,1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73 028,1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5 496,8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5 496,8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54 202,5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32 972,0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32 972,0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32 210,8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32 972,0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32 972,0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32 210,8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32 972,0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32 972,0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20 452,3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20 452,3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t>культурно-досуговыми</w:t>
            </w:r>
            <w:proofErr w:type="spellEnd"/>
            <w:r>
              <w:t xml:space="preserve">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391 145,8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256 482,5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256 602,5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268 086,6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256 482,5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256 602,5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268 086,6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256 482,5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256 602,5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114 445,1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114 445,1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8 614,1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8 614,1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46 830,0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3 708,7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3 708,7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3 708,7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Основное мероприятие «Развитие инициативного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Реализация инициативных проектов за счет субсидий из областного бюджета («Ремонт кровли здания Дома культуры п. </w:t>
            </w:r>
            <w:proofErr w:type="spellStart"/>
            <w:r>
              <w:t>Вольновка</w:t>
            </w:r>
            <w:proofErr w:type="spellEnd"/>
            <w:r>
              <w:t>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Реализация инициативных проектов за счет субсидий из областного бюджета («Ремонт и оснащение нежилого помещения для организации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</w:t>
            </w:r>
            <w:proofErr w:type="spellStart"/>
            <w:r>
              <w:t>Вольновка</w:t>
            </w:r>
            <w:proofErr w:type="spellEnd"/>
            <w:r>
              <w:t>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Реализация инициативных проектов за счет средств местного бюджета в части инициативных платежей граждан («Ремонт кровли здания Дома культуры п. </w:t>
            </w:r>
            <w:proofErr w:type="spellStart"/>
            <w:r>
              <w:t>Вольновка</w:t>
            </w:r>
            <w:proofErr w:type="spellEnd"/>
            <w:r>
              <w:t>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 xml:space="preserve"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р.п. 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15 920,9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Создание модельных муниципальных библиотек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Техническое оснащение региональных и муниципальных музеев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7 378,6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7 378,6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13 002,8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13 002,8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13 002,8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13 002,8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13 002,8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13 002,8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12 102,8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1 420,0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11 727,4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4 755,3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4 755,3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1 822,8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2 932,5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6 146,7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20В0000000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6 146,7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6 040,1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Другие вопросы в области культуры, кинематографии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62 141,2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61 692,3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61 692,4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33 278,1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33 278,1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33 278,1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33 278,1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33 278,1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33 278,1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29 434,8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29 434,8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29 434,8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4 326,5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3 843,3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3 843,3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28 379,9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28 414,2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28 414,3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28 379,9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28 414,2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28 414,3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28 379,9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28 414,2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28 414,3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24 997,0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24 997,0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24 997,0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3 375,0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3 409,9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3 409,9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815 549,4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813 047,4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820 573,7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Пенсионное обеспечение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187 132,2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187 132,2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187 132,2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187 132,2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187 132,2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187 132,2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187 132,2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187 132,2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187 132,2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69 032,9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69 032,9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69 032,9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69 032,9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69 032,9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69 032,9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1 020,2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1 020,2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1 020,2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68 012,7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68 012,7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68 012,7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77 237,3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77 237,3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77 237,3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77 237,3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77 237,3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77 237,3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1 141,5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1 141,5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76 095,8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76 095,8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76 095,8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40 862,0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40 862,0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40 862,0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40 862,0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40 862,0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40 862,0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603,8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40 258,2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40 258,2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40 258,2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230 557,4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240 227,5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247 753,8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226 187,7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232 857,8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240 384,1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17 316,5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17 316,5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17 316,5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17 316,5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17 316,5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17 316,5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17 030,5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17 030,5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17 030,5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11 947,0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2 251,0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2 251,0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9 696,0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9 696,0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9 696,0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«Реализация мероприятий социального характера»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12 253,6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12 695,7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12 142,8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12 142,8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10 461,9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10 461,9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181,9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10 280,0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10 280,0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1 664,7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1 664,7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1 664,7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1 664,7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1 664,7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1 664,7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1 620,0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179 197,9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186 724,2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179 197,9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186 724,2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179 197,9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186 724,2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2 579,6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2 688,0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2 800,8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169 395,3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176 509,9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183 923,4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6 601,8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6 601,8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6 601,8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6 601,8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6 601,8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6 601,8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6 601,8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6 601,8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97,5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6 504,3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6 504,3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Договоры пожизненного содержания с иждивением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767,9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Охрана семьи и детства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329 926,8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317 722,7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317 722,7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0260100000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по обеспечению жильем молодых семей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322 891,9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317 722,7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317 722,7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315 934,9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6 957,0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1 787,8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1 787,8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1 787,8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1 787,8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1 770,1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1 770,1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1 770,1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1 770,1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17,7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5 108,0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Другие вопросы в области социальной политики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67 933,0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67 965,0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67 965,0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78,4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«Обеспечение выполнения требований охраны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семинаров»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47,0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«Проведение смотров-конкурсов»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67 767,6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67 799,6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67 799,6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67 767,6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67 799,6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67 799,6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36 757,7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36 789,7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36 789,7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35 014,7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35 014,7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35 014,7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1 760,6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1 760,6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31 009,9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31 009,9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31 009,9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22 837,7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22 837,7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22 837,7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8 172,2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8 172,2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8 172,2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ФИЗИЧЕСКАЯ КУЛЬТУРА И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598 948,8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391 699,2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391 699,2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Физическая 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340,3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Массовый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358 418,6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107 018,5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107 018,5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358 172,6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106 772,5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106 772,5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111 273,7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104 001,9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104 001,9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4 390,0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4 390,0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4 390,0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4 390,0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3 590,0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4 390,0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4 390,0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97 492,2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97 155,4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97 155,4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96 348,9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96 012,1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96 012,1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96 348,9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96 012,1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96 012,1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943,3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943,3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943,3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943,3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2 067,6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2 067,6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2 067,6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2 067,6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2 067,6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2 067,6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388,9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388,9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164,4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164,4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224,5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224,5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224,5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224,5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95 920,9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2 770,6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2 770,6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93 500,3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8 820,4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7 926,5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893,9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2 770,6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2 770,6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2 770,6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2 770,6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2 420,6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2 770,6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2 770,6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150 978,0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139 524,4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139 524,4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139 524,4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9 197,8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246,0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Спорт высших достижений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214 642,4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258 742,9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258 742,9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186,2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213 804,2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257 904,7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257 904,7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169 313,0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257 904,7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257 904,7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169 313,0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257 904,7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257 904,7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149 890,8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229 511,7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229 511,7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149 890,8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229 511,7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229 511,7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190,6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19 382,0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28 202,4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28 202,4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18 125,5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26 052,0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26 052,0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1 256,5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2 150,4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2 150,4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44 491,2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7 751,8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7 751,8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7 751,8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34 936,0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5 336,0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5 336,0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1 803,4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1 353,4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 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652,0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628,0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628,0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88,0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Другие вопросы в области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25 547,5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25 597,5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25 597,5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1 903,4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663,4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423,4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23 644,1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23 694,1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23 694,1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23 644,1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23 694,1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23 694,1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23 644,1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23 694,1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23 694,1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22 683,7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22 683,7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22 683,7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960,4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1 010,4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1 010,4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ОБСЛУЖИВАНИЕ ГОСУДАРСТВЕННОГО ( МУНИЦИПАЛЬНОГО)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Подпрограмма «Управление муниципальным долгом»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242 000,0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644,4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657,6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644,4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657,6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700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591,8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644,4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657,6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241 408,2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241 355,6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241 342,4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370B4E" w:rsidRDefault="00370B4E" w:rsidP="004C65CF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241 408,2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241 355,6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241 342,4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0B4E" w:rsidRDefault="00370B4E" w:rsidP="004C65CF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13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center"/>
            </w:pPr>
            <w:r>
              <w:t>700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241 408,2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241 355,6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241 342,4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r>
              <w:t>ВСЕГО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r>
              <w:t> 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370B4E">
            <w:pPr>
              <w:jc w:val="right"/>
            </w:pPr>
            <w:r>
              <w:t>32 683 180,2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26 014 734,8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pPr>
              <w:jc w:val="right"/>
            </w:pPr>
            <w:r>
              <w:t>24 171 527,4</w:t>
            </w:r>
          </w:p>
        </w:tc>
      </w:tr>
      <w:tr w:rsidR="00370B4E" w:rsidTr="00126482">
        <w:trPr>
          <w:cantSplit/>
        </w:trPr>
        <w:tc>
          <w:tcPr>
            <w:tcW w:w="6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r>
              <w:t xml:space="preserve"> 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</w:tr>
      <w:tr w:rsidR="00370B4E" w:rsidTr="00126482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>
            <w:r>
              <w:t xml:space="preserve"> 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B4E" w:rsidRDefault="00370B4E" w:rsidP="004C65CF"/>
        </w:tc>
      </w:tr>
    </w:tbl>
    <w:p w:rsidR="00E2598B" w:rsidRPr="00370B4E" w:rsidRDefault="00E2598B" w:rsidP="00370B4E"/>
    <w:sectPr w:rsidR="00E2598B" w:rsidRPr="00370B4E" w:rsidSect="00595E22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AD2" w:rsidRDefault="00696AD2" w:rsidP="00370B4E">
      <w:r>
        <w:separator/>
      </w:r>
    </w:p>
  </w:endnote>
  <w:endnote w:type="continuationSeparator" w:id="1">
    <w:p w:rsidR="00696AD2" w:rsidRDefault="00696AD2" w:rsidP="00370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AD2" w:rsidRDefault="00696AD2" w:rsidP="00370B4E">
      <w:r>
        <w:separator/>
      </w:r>
    </w:p>
  </w:footnote>
  <w:footnote w:type="continuationSeparator" w:id="1">
    <w:p w:rsidR="00696AD2" w:rsidRDefault="00696AD2" w:rsidP="00370B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B4E" w:rsidRDefault="00AA6281" w:rsidP="0044063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70B4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70B4E" w:rsidRDefault="00370B4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B4E" w:rsidRDefault="00AA6281" w:rsidP="0044063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70B4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337A6">
      <w:rPr>
        <w:rStyle w:val="a9"/>
        <w:noProof/>
      </w:rPr>
      <w:t>119</w:t>
    </w:r>
    <w:r>
      <w:rPr>
        <w:rStyle w:val="a9"/>
      </w:rPr>
      <w:fldChar w:fldCharType="end"/>
    </w:r>
  </w:p>
  <w:p w:rsidR="00370B4E" w:rsidRDefault="00370B4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370B4E"/>
    <w:rsid w:val="00126482"/>
    <w:rsid w:val="002C3F39"/>
    <w:rsid w:val="00370B4E"/>
    <w:rsid w:val="0038051B"/>
    <w:rsid w:val="00595E22"/>
    <w:rsid w:val="006337A6"/>
    <w:rsid w:val="006808C6"/>
    <w:rsid w:val="00696AD2"/>
    <w:rsid w:val="00A24CAF"/>
    <w:rsid w:val="00AA6281"/>
    <w:rsid w:val="00AB3012"/>
    <w:rsid w:val="00B912FD"/>
    <w:rsid w:val="00C904B3"/>
    <w:rsid w:val="00D35C5E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0B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70B4E"/>
    <w:rPr>
      <w:color w:val="800080"/>
      <w:u w:val="single"/>
    </w:rPr>
  </w:style>
  <w:style w:type="paragraph" w:customStyle="1" w:styleId="xl63">
    <w:name w:val="xl63"/>
    <w:basedOn w:val="a"/>
    <w:rsid w:val="00370B4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370B4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370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370B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370B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370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370B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370B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370B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370B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370B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370B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370B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370B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370B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370B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370B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370B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370B4E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370B4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370B4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370B4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370B4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370B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370B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370B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370B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370B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370B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370B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370B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370B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370B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370B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370B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370B4E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370B4E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70B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0B4E"/>
  </w:style>
  <w:style w:type="paragraph" w:styleId="a7">
    <w:name w:val="footer"/>
    <w:basedOn w:val="a"/>
    <w:link w:val="a8"/>
    <w:uiPriority w:val="99"/>
    <w:semiHidden/>
    <w:unhideWhenUsed/>
    <w:rsid w:val="00370B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0B4E"/>
  </w:style>
  <w:style w:type="character" w:styleId="a9">
    <w:name w:val="page number"/>
    <w:basedOn w:val="a0"/>
    <w:uiPriority w:val="99"/>
    <w:semiHidden/>
    <w:unhideWhenUsed/>
    <w:rsid w:val="00370B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9</TotalTime>
  <Pages>119</Pages>
  <Words>31942</Words>
  <Characters>182073</Characters>
  <Application>Microsoft Office Word</Application>
  <DocSecurity>0</DocSecurity>
  <Lines>1517</Lines>
  <Paragraphs>427</Paragraphs>
  <ScaleCrop>false</ScaleCrop>
  <Company/>
  <LinksUpToDate>false</LinksUpToDate>
  <CharactersWithSpaces>213588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UdalovaDA</cp:lastModifiedBy>
  <cp:revision>5</cp:revision>
  <dcterms:created xsi:type="dcterms:W3CDTF">2023-06-30T11:09:00Z</dcterms:created>
  <dcterms:modified xsi:type="dcterms:W3CDTF">2023-06-30T12:33:00Z</dcterms:modified>
</cp:coreProperties>
</file>